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322414" w14:textId="73550BED" w:rsidR="00535962" w:rsidRPr="00F7167E" w:rsidRDefault="00EA007A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7D567AC1" wp14:editId="20B7846D">
                <wp:simplePos x="0" y="0"/>
                <wp:positionH relativeFrom="column">
                  <wp:posOffset>4295776</wp:posOffset>
                </wp:positionH>
                <wp:positionV relativeFrom="paragraph">
                  <wp:posOffset>-590550</wp:posOffset>
                </wp:positionV>
                <wp:extent cx="2034540" cy="701040"/>
                <wp:effectExtent l="0" t="0" r="22860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34540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9E90749" w14:textId="1EE67AE5" w:rsidR="001466B0" w:rsidRPr="00821BBC" w:rsidRDefault="002D15F5" w:rsidP="001466B0">
                                <w:pPr>
                                  <w:jc w:val="center"/>
                                  <w:rPr>
                                    <w:rStyle w:val="Style2"/>
                                    <w:sz w:val="20"/>
                                    <w:szCs w:val="16"/>
                                  </w:rPr>
                                </w:pPr>
                                <w:r w:rsidRPr="00821BBC">
                                  <w:rPr>
                                    <w:rStyle w:val="Style2"/>
                                    <w:sz w:val="20"/>
                                    <w:szCs w:val="16"/>
                                  </w:rPr>
                                  <w:t>SUPBANCO-DAF-CD-202</w:t>
                                </w:r>
                                <w:r w:rsidR="00AC593B">
                                  <w:rPr>
                                    <w:rStyle w:val="Style2"/>
                                    <w:sz w:val="20"/>
                                    <w:szCs w:val="16"/>
                                  </w:rPr>
                                  <w:t>5</w:t>
                                </w:r>
                                <w:r w:rsidRPr="00821BBC">
                                  <w:rPr>
                                    <w:rStyle w:val="Style2"/>
                                    <w:sz w:val="20"/>
                                    <w:szCs w:val="16"/>
                                  </w:rPr>
                                  <w:t>-0</w:t>
                                </w:r>
                                <w:r w:rsidR="00AC593B">
                                  <w:rPr>
                                    <w:rStyle w:val="Style2"/>
                                    <w:sz w:val="20"/>
                                    <w:szCs w:val="16"/>
                                  </w:rPr>
                                  <w:t>0</w:t>
                                </w:r>
                                <w:r w:rsidR="005E5C78">
                                  <w:rPr>
                                    <w:rStyle w:val="Style2"/>
                                    <w:sz w:val="20"/>
                                    <w:szCs w:val="16"/>
                                  </w:rPr>
                                  <w:t>1</w:t>
                                </w:r>
                                <w:r w:rsidR="00C72FD6">
                                  <w:rPr>
                                    <w:rStyle w:val="Style2"/>
                                    <w:sz w:val="20"/>
                                    <w:szCs w:val="16"/>
                                  </w:rPr>
                                  <w:t>8</w:t>
                                </w:r>
                              </w:p>
                              <w:p w14:paraId="387C8D43" w14:textId="77777777" w:rsidR="00B33C75" w:rsidRPr="00535962" w:rsidRDefault="00B33C75" w:rsidP="001466B0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77A6979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D567AC1" id="Group 21" o:spid="_x0000_s1026" style="position:absolute;margin-left:338.25pt;margin-top:-46.5pt;width:160.2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p w14:paraId="39E90749" w14:textId="1EE67AE5" w:rsidR="001466B0" w:rsidRPr="00821BBC" w:rsidRDefault="002D15F5" w:rsidP="001466B0">
                          <w:pPr>
                            <w:jc w:val="center"/>
                            <w:rPr>
                              <w:rStyle w:val="Style2"/>
                              <w:sz w:val="20"/>
                              <w:szCs w:val="16"/>
                            </w:rPr>
                          </w:pPr>
                          <w:r w:rsidRPr="00821BBC">
                            <w:rPr>
                              <w:rStyle w:val="Style2"/>
                              <w:sz w:val="20"/>
                              <w:szCs w:val="16"/>
                            </w:rPr>
                            <w:t>SUPBANCO-DAF-CD-202</w:t>
                          </w:r>
                          <w:r w:rsidR="00AC593B">
                            <w:rPr>
                              <w:rStyle w:val="Style2"/>
                              <w:sz w:val="20"/>
                              <w:szCs w:val="16"/>
                            </w:rPr>
                            <w:t>5</w:t>
                          </w:r>
                          <w:r w:rsidRPr="00821BBC">
                            <w:rPr>
                              <w:rStyle w:val="Style2"/>
                              <w:sz w:val="20"/>
                              <w:szCs w:val="16"/>
                            </w:rPr>
                            <w:t>-0</w:t>
                          </w:r>
                          <w:r w:rsidR="00AC593B">
                            <w:rPr>
                              <w:rStyle w:val="Style2"/>
                              <w:sz w:val="20"/>
                              <w:szCs w:val="16"/>
                            </w:rPr>
                            <w:t>0</w:t>
                          </w:r>
                          <w:r w:rsidR="005E5C78">
                            <w:rPr>
                              <w:rStyle w:val="Style2"/>
                              <w:sz w:val="20"/>
                              <w:szCs w:val="16"/>
                            </w:rPr>
                            <w:t>1</w:t>
                          </w:r>
                          <w:r w:rsidR="00C72FD6">
                            <w:rPr>
                              <w:rStyle w:val="Style2"/>
                              <w:sz w:val="20"/>
                              <w:szCs w:val="16"/>
                            </w:rPr>
                            <w:t>8</w:t>
                          </w:r>
                        </w:p>
                        <w:p w14:paraId="387C8D43" w14:textId="77777777" w:rsidR="00B33C75" w:rsidRPr="00535962" w:rsidRDefault="00B33C75" w:rsidP="001466B0"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377A6979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E84363">
        <w:rPr>
          <w:rFonts w:ascii="Calibri" w:eastAsia="Calibri" w:hAnsi="Calibri" w:cs="Times New Roman"/>
          <w:noProof/>
          <w:lang w:val="es-DO" w:eastAsia="es-DO"/>
        </w:rPr>
        <w:drawing>
          <wp:anchor distT="0" distB="0" distL="114300" distR="114300" simplePos="0" relativeHeight="251697152" behindDoc="0" locked="0" layoutInCell="1" allowOverlap="1" wp14:anchorId="3D8DAE3E" wp14:editId="58A22CA0">
            <wp:simplePos x="0" y="0"/>
            <wp:positionH relativeFrom="column">
              <wp:posOffset>-561975</wp:posOffset>
            </wp:positionH>
            <wp:positionV relativeFrom="paragraph">
              <wp:posOffset>-209550</wp:posOffset>
            </wp:positionV>
            <wp:extent cx="2409825" cy="590423"/>
            <wp:effectExtent l="0" t="0" r="0" b="0"/>
            <wp:wrapNone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5904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64B5E16" wp14:editId="446578F0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8CE398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4B5E16" id="Text Box 20" o:spid="_x0000_s1031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" filled="f" stroked="f">
                <v:textbox inset="0,0,0,0">
                  <w:txbxContent>
                    <w:p w14:paraId="518CE398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03DD6E47" wp14:editId="28C67D3B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C9ED893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9B3C264" wp14:editId="00355FAE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9CD6E2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B3C264" id="Text Box 13" o:spid="_x0000_s1032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" filled="f" stroked="f">
                <v:textbox>
                  <w:txbxContent>
                    <w:p w14:paraId="059CD6E2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34E759EB" w14:textId="77777777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AA458AD" wp14:editId="2DEA9CBF">
                <wp:simplePos x="0" y="0"/>
                <wp:positionH relativeFrom="column">
                  <wp:posOffset>1188720</wp:posOffset>
                </wp:positionH>
                <wp:positionV relativeFrom="paragraph">
                  <wp:posOffset>26670</wp:posOffset>
                </wp:positionV>
                <wp:extent cx="3171825" cy="279400"/>
                <wp:effectExtent l="0" t="0" r="1905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1B2A70F" w14:textId="77777777" w:rsidR="002E1412" w:rsidRPr="002E1412" w:rsidRDefault="00C72FD6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752C5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República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A458AD" id="Text Box 16" o:spid="_x0000_s1033" type="#_x0000_t202" style="position:absolute;margin-left:93.6pt;margin-top:2.1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c2M+AEAANEDAAAOAAAAZHJzL2Uyb0RvYy54bWysU1Fv0zAQfkfiP1h+p2lKR7e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" stroked="f">
                <v:textbox>
                  <w:txbxContent>
                    <w:p w14:paraId="41B2A70F" w14:textId="77777777" w:rsidR="002E1412" w:rsidRPr="002E1412" w:rsidRDefault="00AC593B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752C5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República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A715008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58181D91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C8C2090" wp14:editId="15A57D51">
                <wp:simplePos x="0" y="0"/>
                <wp:positionH relativeFrom="column">
                  <wp:posOffset>1044023</wp:posOffset>
                </wp:positionH>
                <wp:positionV relativeFrom="paragraph">
                  <wp:posOffset>97818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33BB13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8C2090" id="Text Box 18" o:spid="_x0000_s1034" type="#_x0000_t202" style="position:absolute;left:0;text-align:left;margin-left:82.2pt;margin-top:7.7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" stroked="f">
                <v:textbox>
                  <w:txbxContent>
                    <w:p w14:paraId="3E33BB13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30333BA3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F0111B0" wp14:editId="77105F95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EFB0EF" w14:textId="77777777" w:rsidR="002E1412" w:rsidRPr="002E1412" w:rsidRDefault="00C72FD6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1752C5">
                                  <w:rPr>
                                    <w:rStyle w:val="Style8"/>
                                    <w:smallCaps/>
                                  </w:rPr>
                                  <w:t>DIVISION DE COMPRAS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0111B0" id="Text Box 17" o:spid="_x0000_s1035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63yfN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52EFB0EF" w14:textId="77777777" w:rsidR="002E1412" w:rsidRPr="002E1412" w:rsidRDefault="00AC593B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1752C5">
                            <w:rPr>
                              <w:rStyle w:val="Style8"/>
                              <w:smallCaps/>
                            </w:rPr>
                            <w:t>DIVISION DE COMPRAS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883AEA3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2ECF7590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67DDE0B0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4601B5CD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4AA84899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34F5E83B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5FDC8F2A" w14:textId="77777777" w:rsidTr="00E82502">
        <w:trPr>
          <w:cantSplit/>
          <w:trHeight w:val="440"/>
        </w:trPr>
        <w:tc>
          <w:tcPr>
            <w:tcW w:w="9252" w:type="dxa"/>
          </w:tcPr>
          <w:p w14:paraId="58DAE052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17A07673" w14:textId="77777777" w:rsidTr="00E82502">
        <w:trPr>
          <w:cantSplit/>
          <w:trHeight w:val="440"/>
        </w:trPr>
        <w:tc>
          <w:tcPr>
            <w:tcW w:w="9252" w:type="dxa"/>
          </w:tcPr>
          <w:p w14:paraId="2B6D353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75B31AF6" w14:textId="77777777" w:rsidTr="00E82502">
        <w:trPr>
          <w:cantSplit/>
          <w:trHeight w:val="440"/>
        </w:trPr>
        <w:tc>
          <w:tcPr>
            <w:tcW w:w="9252" w:type="dxa"/>
          </w:tcPr>
          <w:p w14:paraId="01ECD4F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6C6F61D5" w14:textId="77777777" w:rsidTr="00E82502">
        <w:trPr>
          <w:cantSplit/>
          <w:trHeight w:val="440"/>
        </w:trPr>
        <w:tc>
          <w:tcPr>
            <w:tcW w:w="9252" w:type="dxa"/>
          </w:tcPr>
          <w:p w14:paraId="731E4CA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5D5EE7D0" w14:textId="77777777" w:rsidTr="00E82502">
        <w:trPr>
          <w:cantSplit/>
          <w:trHeight w:val="440"/>
        </w:trPr>
        <w:tc>
          <w:tcPr>
            <w:tcW w:w="9252" w:type="dxa"/>
          </w:tcPr>
          <w:p w14:paraId="08090704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1D5C9F3C" w14:textId="77777777" w:rsidTr="00E82502">
        <w:trPr>
          <w:cantSplit/>
          <w:trHeight w:val="440"/>
        </w:trPr>
        <w:tc>
          <w:tcPr>
            <w:tcW w:w="9252" w:type="dxa"/>
          </w:tcPr>
          <w:p w14:paraId="1CEFFBB8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3D987D90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1E15CE3D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4595B43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1B300C8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055589A2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9E3A58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2FDBF2" w14:textId="77777777" w:rsidR="009E3A58" w:rsidRDefault="009E3A58" w:rsidP="001007E7">
      <w:pPr>
        <w:spacing w:after="0" w:line="240" w:lineRule="auto"/>
      </w:pPr>
      <w:r>
        <w:separator/>
      </w:r>
    </w:p>
  </w:endnote>
  <w:endnote w:type="continuationSeparator" w:id="0">
    <w:p w14:paraId="4104349D" w14:textId="77777777" w:rsidR="009E3A58" w:rsidRDefault="009E3A58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AC17CC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1ED62341" wp14:editId="1813319C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362DB9B" wp14:editId="728F8A0B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9BDDC2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35973970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62DB9B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6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4B9BDDC2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35973970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7AFC5CE" wp14:editId="7D442269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979F676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7AFC5CE" id="Text Box 1" o:spid="_x0000_s1037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1979F676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6519963E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21A5BE0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E775733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3591EC2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3CFDF396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64E9EC" w14:textId="77777777" w:rsidR="009E3A58" w:rsidRDefault="009E3A58" w:rsidP="001007E7">
      <w:pPr>
        <w:spacing w:after="0" w:line="240" w:lineRule="auto"/>
      </w:pPr>
      <w:r>
        <w:separator/>
      </w:r>
    </w:p>
  </w:footnote>
  <w:footnote w:type="continuationSeparator" w:id="0">
    <w:p w14:paraId="45EE9DA5" w14:textId="77777777" w:rsidR="009E3A58" w:rsidRDefault="009E3A58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03D2"/>
    <w:rsid w:val="000030D2"/>
    <w:rsid w:val="00034DD9"/>
    <w:rsid w:val="00045479"/>
    <w:rsid w:val="0005792C"/>
    <w:rsid w:val="0007473F"/>
    <w:rsid w:val="000A53A7"/>
    <w:rsid w:val="000B0DCD"/>
    <w:rsid w:val="000E02D9"/>
    <w:rsid w:val="000F2A47"/>
    <w:rsid w:val="001007E7"/>
    <w:rsid w:val="001020C0"/>
    <w:rsid w:val="0011275D"/>
    <w:rsid w:val="00130174"/>
    <w:rsid w:val="00130E69"/>
    <w:rsid w:val="001466B0"/>
    <w:rsid w:val="00157600"/>
    <w:rsid w:val="00170EC5"/>
    <w:rsid w:val="001752C5"/>
    <w:rsid w:val="00181E8D"/>
    <w:rsid w:val="00191A2D"/>
    <w:rsid w:val="00194FF2"/>
    <w:rsid w:val="001A3F92"/>
    <w:rsid w:val="001D6074"/>
    <w:rsid w:val="001E4E64"/>
    <w:rsid w:val="001F05AC"/>
    <w:rsid w:val="001F2F5C"/>
    <w:rsid w:val="001F73A7"/>
    <w:rsid w:val="002009A7"/>
    <w:rsid w:val="002248C6"/>
    <w:rsid w:val="00253D03"/>
    <w:rsid w:val="00253DBA"/>
    <w:rsid w:val="0026335F"/>
    <w:rsid w:val="00266CE7"/>
    <w:rsid w:val="0029223E"/>
    <w:rsid w:val="00295BD4"/>
    <w:rsid w:val="002C35C8"/>
    <w:rsid w:val="002D15F5"/>
    <w:rsid w:val="002D451D"/>
    <w:rsid w:val="002E1412"/>
    <w:rsid w:val="00314023"/>
    <w:rsid w:val="00324852"/>
    <w:rsid w:val="00332800"/>
    <w:rsid w:val="0033791D"/>
    <w:rsid w:val="00341484"/>
    <w:rsid w:val="003733A7"/>
    <w:rsid w:val="0037594A"/>
    <w:rsid w:val="00392351"/>
    <w:rsid w:val="003A6141"/>
    <w:rsid w:val="003D4AC9"/>
    <w:rsid w:val="003D796C"/>
    <w:rsid w:val="00404131"/>
    <w:rsid w:val="0042490F"/>
    <w:rsid w:val="004379A6"/>
    <w:rsid w:val="0044234A"/>
    <w:rsid w:val="0044525C"/>
    <w:rsid w:val="00456C17"/>
    <w:rsid w:val="00460E32"/>
    <w:rsid w:val="00466B9C"/>
    <w:rsid w:val="004B230B"/>
    <w:rsid w:val="004B30DA"/>
    <w:rsid w:val="004D45A8"/>
    <w:rsid w:val="004F0D1A"/>
    <w:rsid w:val="00521CD2"/>
    <w:rsid w:val="005238CB"/>
    <w:rsid w:val="00526436"/>
    <w:rsid w:val="00535962"/>
    <w:rsid w:val="005C21CA"/>
    <w:rsid w:val="005E5C78"/>
    <w:rsid w:val="00611A07"/>
    <w:rsid w:val="00613E38"/>
    <w:rsid w:val="0062592A"/>
    <w:rsid w:val="006506D0"/>
    <w:rsid w:val="00651E48"/>
    <w:rsid w:val="00666D56"/>
    <w:rsid w:val="006709BC"/>
    <w:rsid w:val="006A0D54"/>
    <w:rsid w:val="006A4D32"/>
    <w:rsid w:val="006C4E6C"/>
    <w:rsid w:val="006D2FA6"/>
    <w:rsid w:val="006D5A34"/>
    <w:rsid w:val="006D792A"/>
    <w:rsid w:val="006F18FF"/>
    <w:rsid w:val="006F567F"/>
    <w:rsid w:val="00716967"/>
    <w:rsid w:val="00725091"/>
    <w:rsid w:val="0075659F"/>
    <w:rsid w:val="00780880"/>
    <w:rsid w:val="00796F47"/>
    <w:rsid w:val="007B0E1F"/>
    <w:rsid w:val="007B6F6F"/>
    <w:rsid w:val="007D58D4"/>
    <w:rsid w:val="00800603"/>
    <w:rsid w:val="00813858"/>
    <w:rsid w:val="00820C9F"/>
    <w:rsid w:val="00821BBC"/>
    <w:rsid w:val="00822359"/>
    <w:rsid w:val="0082707E"/>
    <w:rsid w:val="008315B0"/>
    <w:rsid w:val="008929A8"/>
    <w:rsid w:val="008B3AE5"/>
    <w:rsid w:val="008C388B"/>
    <w:rsid w:val="009053C2"/>
    <w:rsid w:val="009237EB"/>
    <w:rsid w:val="009328F0"/>
    <w:rsid w:val="0096599E"/>
    <w:rsid w:val="00966EEE"/>
    <w:rsid w:val="00977C54"/>
    <w:rsid w:val="009A43A7"/>
    <w:rsid w:val="009A646F"/>
    <w:rsid w:val="009E3A58"/>
    <w:rsid w:val="00A12D5A"/>
    <w:rsid w:val="00A16099"/>
    <w:rsid w:val="00A16374"/>
    <w:rsid w:val="00A42908"/>
    <w:rsid w:val="00A4384C"/>
    <w:rsid w:val="00A640BD"/>
    <w:rsid w:val="00A641A7"/>
    <w:rsid w:val="00A72F42"/>
    <w:rsid w:val="00AA2306"/>
    <w:rsid w:val="00AC593B"/>
    <w:rsid w:val="00AD7919"/>
    <w:rsid w:val="00AE35AA"/>
    <w:rsid w:val="00AF2E6B"/>
    <w:rsid w:val="00B33C75"/>
    <w:rsid w:val="00B62EEF"/>
    <w:rsid w:val="00B942B1"/>
    <w:rsid w:val="00B97B51"/>
    <w:rsid w:val="00BA0007"/>
    <w:rsid w:val="00BB1D79"/>
    <w:rsid w:val="00BB5D61"/>
    <w:rsid w:val="00BC1D0C"/>
    <w:rsid w:val="00BC61BD"/>
    <w:rsid w:val="00BD1586"/>
    <w:rsid w:val="00BF479C"/>
    <w:rsid w:val="00C078CB"/>
    <w:rsid w:val="00C117E3"/>
    <w:rsid w:val="00C22DBE"/>
    <w:rsid w:val="00C22E19"/>
    <w:rsid w:val="00C24508"/>
    <w:rsid w:val="00C4188F"/>
    <w:rsid w:val="00C5078F"/>
    <w:rsid w:val="00C56547"/>
    <w:rsid w:val="00C66D08"/>
    <w:rsid w:val="00C72FD6"/>
    <w:rsid w:val="00C7470C"/>
    <w:rsid w:val="00CA0E82"/>
    <w:rsid w:val="00CA164C"/>
    <w:rsid w:val="00CA4661"/>
    <w:rsid w:val="00CE67A3"/>
    <w:rsid w:val="00D1201E"/>
    <w:rsid w:val="00D24666"/>
    <w:rsid w:val="00D24FA7"/>
    <w:rsid w:val="00D45A3E"/>
    <w:rsid w:val="00D64696"/>
    <w:rsid w:val="00D7710E"/>
    <w:rsid w:val="00D90D49"/>
    <w:rsid w:val="00D9600B"/>
    <w:rsid w:val="00DA0DF5"/>
    <w:rsid w:val="00DB29C4"/>
    <w:rsid w:val="00DC1CA6"/>
    <w:rsid w:val="00DC5D96"/>
    <w:rsid w:val="00DD4F3E"/>
    <w:rsid w:val="00E13E55"/>
    <w:rsid w:val="00E46261"/>
    <w:rsid w:val="00E5750E"/>
    <w:rsid w:val="00E82502"/>
    <w:rsid w:val="00E84363"/>
    <w:rsid w:val="00EA007A"/>
    <w:rsid w:val="00EA6B34"/>
    <w:rsid w:val="00EA7406"/>
    <w:rsid w:val="00EE1E7B"/>
    <w:rsid w:val="00EF7AD8"/>
    <w:rsid w:val="00F11FF8"/>
    <w:rsid w:val="00F225BF"/>
    <w:rsid w:val="00F36E1D"/>
    <w:rsid w:val="00F50BA8"/>
    <w:rsid w:val="00F53753"/>
    <w:rsid w:val="00F66D52"/>
    <w:rsid w:val="00F7167E"/>
    <w:rsid w:val="00F7443C"/>
    <w:rsid w:val="00F82EBF"/>
    <w:rsid w:val="00F84D68"/>
    <w:rsid w:val="00F90EE9"/>
    <w:rsid w:val="00F93141"/>
    <w:rsid w:val="00F9504D"/>
    <w:rsid w:val="00FA01DC"/>
    <w:rsid w:val="00FA2AFA"/>
    <w:rsid w:val="00FC2870"/>
    <w:rsid w:val="00FE28C2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3791564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057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25" ma:contentTypeDescription="Crear nuevo documento." ma:contentTypeScope="" ma:versionID="d4faf277c2ce6e91bc986024e8d56e0e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346ee35182b77860ddeab1737398f05a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Etiquetas de imagen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1EBE56-70BC-4C21-A8F3-B02408D87E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9C1562-6F48-4450-B774-A0DB1D18276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4469DD0-C3AA-4CD9-947C-542BE094B7F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1207536-9e68-4e3e-aeed-b740370baf18"/>
    <ds:schemaRef ds:uri="6d0ed0c3-5985-4eca-a33b-383541a093dd"/>
  </ds:schemaRefs>
</ds:datastoreItem>
</file>

<file path=customXml/itemProps4.xml><?xml version="1.0" encoding="utf-8"?>
<ds:datastoreItem xmlns:ds="http://schemas.openxmlformats.org/officeDocument/2006/customXml" ds:itemID="{948D71A9-B2AA-4D10-8736-6591E02659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15</TotalTime>
  <Pages>1</Pages>
  <Words>155</Words>
  <Characters>854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Martha Gladys Jiménez Feliz</cp:lastModifiedBy>
  <cp:revision>40</cp:revision>
  <cp:lastPrinted>2011-03-04T18:48:00Z</cp:lastPrinted>
  <dcterms:created xsi:type="dcterms:W3CDTF">2022-11-22T15:38:00Z</dcterms:created>
  <dcterms:modified xsi:type="dcterms:W3CDTF">2025-02-12T19:34:00Z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2022-11-16T15:59:58Z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ec4b9fa6-c2de-4304-9ceb-fdefd3e2b6dd</vt:lpwstr>
  </property>
  <property fmtid="{D5CDD505-2E9C-101B-9397-08002B2CF9AE}" pid="9" name="MSIP_Label_81f5a2da-7ac4-4e60-a27b-a125ee74514f_ContentBits">
    <vt:lpwstr>0</vt:lpwstr>
  </property>
</Properties>
</file>